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CD7C" w14:textId="0743D9FF" w:rsidR="00BA00AB" w:rsidRDefault="00837B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STOPES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fl.1484-5)</w:t>
      </w:r>
    </w:p>
    <w:p w14:paraId="510EBE36" w14:textId="52997FEE" w:rsidR="00837B1F" w:rsidRDefault="00837B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65CDB72F" w14:textId="1FF96B3B" w:rsidR="00837B1F" w:rsidRDefault="00837B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937227" w14:textId="398F1317" w:rsidR="00837B1F" w:rsidRDefault="00837B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35481A" w14:textId="77777777" w:rsidR="00837B1F" w:rsidRDefault="00837B1F" w:rsidP="00837B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1484-5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occurs in the Burgess’ Rolls.</w:t>
      </w:r>
    </w:p>
    <w:p w14:paraId="061BD96D" w14:textId="77777777" w:rsidR="00837B1F" w:rsidRDefault="00837B1F" w:rsidP="00837B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Northern Genealogist” for 1885 ed. A. Gibbons, F.S.A. </w:t>
      </w:r>
    </w:p>
    <w:p w14:paraId="7570E51D" w14:textId="77777777" w:rsidR="00837B1F" w:rsidRDefault="00837B1F" w:rsidP="00837B1F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p.140)</w:t>
      </w:r>
    </w:p>
    <w:p w14:paraId="0712846C" w14:textId="77777777" w:rsidR="00837B1F" w:rsidRDefault="00837B1F" w:rsidP="00837B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C6ED283" w14:textId="77777777" w:rsidR="00837B1F" w:rsidRDefault="00837B1F" w:rsidP="00837B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8EDD07" w14:textId="77777777" w:rsidR="00837B1F" w:rsidRPr="001A742D" w:rsidRDefault="00837B1F" w:rsidP="00837B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2022</w:t>
      </w:r>
    </w:p>
    <w:p w14:paraId="40DC39CA" w14:textId="6DC2560B" w:rsidR="00837B1F" w:rsidRPr="00837B1F" w:rsidRDefault="00837B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37B1F" w:rsidRPr="00837B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8F30A" w14:textId="77777777" w:rsidR="00837B1F" w:rsidRDefault="00837B1F" w:rsidP="009139A6">
      <w:r>
        <w:separator/>
      </w:r>
    </w:p>
  </w:endnote>
  <w:endnote w:type="continuationSeparator" w:id="0">
    <w:p w14:paraId="7B4AF67D" w14:textId="77777777" w:rsidR="00837B1F" w:rsidRDefault="00837B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A75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395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6D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FD501" w14:textId="77777777" w:rsidR="00837B1F" w:rsidRDefault="00837B1F" w:rsidP="009139A6">
      <w:r>
        <w:separator/>
      </w:r>
    </w:p>
  </w:footnote>
  <w:footnote w:type="continuationSeparator" w:id="0">
    <w:p w14:paraId="2190F8A9" w14:textId="77777777" w:rsidR="00837B1F" w:rsidRDefault="00837B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ED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242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F6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B1F"/>
    <w:rsid w:val="000666E0"/>
    <w:rsid w:val="002510B7"/>
    <w:rsid w:val="005C130B"/>
    <w:rsid w:val="00826F5C"/>
    <w:rsid w:val="00837B1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A742B"/>
  <w15:chartTrackingRefBased/>
  <w15:docId w15:val="{D4D116EC-9A29-4253-AA2D-15EC2FF39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2022-01-06T12:01:00Z</dcterms:created>
  <dcterms:modified xsi:type="dcterms:W3CDTF">2022-01-06T12:04:00Z</dcterms:modified>
</cp:coreProperties>
</file>